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bookmarkStart w:id="0" w:name="_GoBack"/>
      <w:bookmarkEnd w:id="0"/>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1"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1"/>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43223E">
        <w:rPr>
          <w:rFonts w:ascii="Arial" w:hAnsi="Arial"/>
          <w:sz w:val="24"/>
          <w:szCs w:val="24"/>
        </w:rPr>
        <w:t xml:space="preserve"> </w:t>
      </w:r>
      <w:r w:rsidR="009A3AA0">
        <w:rPr>
          <w:rFonts w:ascii="Arial" w:hAnsi="Arial"/>
          <w:sz w:val="24"/>
          <w:szCs w:val="24"/>
        </w:rPr>
        <w:t xml:space="preserve">as referred to at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to any body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017F9" w14:textId="77777777" w:rsidR="009126D9" w:rsidRDefault="009126D9">
      <w:pPr>
        <w:spacing w:after="0" w:line="20" w:lineRule="exact"/>
      </w:pPr>
    </w:p>
  </w:endnote>
  <w:endnote w:type="continuationSeparator" w:id="0">
    <w:p w14:paraId="416355BB" w14:textId="77777777" w:rsidR="009126D9" w:rsidRDefault="009126D9">
      <w:pPr>
        <w:spacing w:after="0" w:line="20" w:lineRule="exact"/>
      </w:pPr>
    </w:p>
  </w:endnote>
  <w:endnote w:type="continuationNotice" w:id="1">
    <w:p w14:paraId="20976C38" w14:textId="77777777" w:rsidR="009126D9" w:rsidRDefault="009126D9">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7D65CCB0"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8870FD">
      <w:rPr>
        <w:rFonts w:ascii="Arial" w:hAnsi="Arial" w:cs="Arial"/>
        <w:sz w:val="20"/>
        <w:szCs w:val="22"/>
      </w:rPr>
      <w:t xml:space="preserve"> RM6187</w:t>
    </w:r>
  </w:p>
  <w:p w14:paraId="685C4DB5" w14:textId="2AA877FD"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344589">
      <w:rPr>
        <w:rFonts w:ascii="Arial" w:hAnsi="Arial" w:cs="Arial"/>
        <w:noProof/>
        <w:sz w:val="20"/>
      </w:rPr>
      <w:t>2</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18528" w14:textId="77777777" w:rsidR="009126D9" w:rsidRDefault="009126D9">
      <w:pPr>
        <w:spacing w:after="0" w:line="240" w:lineRule="auto"/>
      </w:pPr>
      <w:r>
        <w:separator/>
      </w:r>
    </w:p>
  </w:footnote>
  <w:footnote w:type="continuationSeparator" w:id="0">
    <w:p w14:paraId="1D0ECEDD" w14:textId="77777777" w:rsidR="009126D9" w:rsidRDefault="009126D9">
      <w:pPr>
        <w:spacing w:after="0" w:line="240" w:lineRule="auto"/>
      </w:pPr>
      <w:r>
        <w:continuationSeparator/>
      </w:r>
    </w:p>
  </w:footnote>
  <w:footnote w:type="continuationNotice" w:id="1">
    <w:p w14:paraId="38683710" w14:textId="77777777" w:rsidR="009126D9" w:rsidRDefault="009126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32B48F2B" w:rsidR="00C47790" w:rsidRPr="00857157" w:rsidRDefault="008870FD">
    <w:pPr>
      <w:tabs>
        <w:tab w:val="center" w:pos="4513"/>
        <w:tab w:val="right" w:pos="9026"/>
      </w:tabs>
      <w:spacing w:after="0" w:line="240" w:lineRule="auto"/>
      <w:rPr>
        <w:rFonts w:ascii="Arial" w:hAnsi="Arial" w:cs="Arial"/>
        <w:sz w:val="20"/>
      </w:rPr>
    </w:pPr>
    <w:r>
      <w:rPr>
        <w:rFonts w:ascii="Arial" w:hAnsi="Arial" w:cs="Arial"/>
        <w:sz w:val="20"/>
      </w:rPr>
      <w:t>Crown Copyright 2020</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44589"/>
    <w:rsid w:val="00350875"/>
    <w:rsid w:val="00350A0C"/>
    <w:rsid w:val="00351322"/>
    <w:rsid w:val="00360E5A"/>
    <w:rsid w:val="0039388F"/>
    <w:rsid w:val="003B0E1C"/>
    <w:rsid w:val="003F6818"/>
    <w:rsid w:val="0043223E"/>
    <w:rsid w:val="004462FD"/>
    <w:rsid w:val="00486444"/>
    <w:rsid w:val="00491E26"/>
    <w:rsid w:val="004931B6"/>
    <w:rsid w:val="005674DD"/>
    <w:rsid w:val="005A125D"/>
    <w:rsid w:val="00600113"/>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312FD"/>
    <w:rsid w:val="00845878"/>
    <w:rsid w:val="00857157"/>
    <w:rsid w:val="00875653"/>
    <w:rsid w:val="008870FD"/>
    <w:rsid w:val="008D0F15"/>
    <w:rsid w:val="009126D9"/>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4D1"/>
    <w:rsid w:val="00BD5685"/>
    <w:rsid w:val="00BF187D"/>
    <w:rsid w:val="00BF74F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226CF"/>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34FD8-2A08-4838-86A6-81F7E98E1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Melissa Wynne</cp:lastModifiedBy>
  <cp:revision>2</cp:revision>
  <cp:lastPrinted>2018-12-13T12:07:00Z</cp:lastPrinted>
  <dcterms:created xsi:type="dcterms:W3CDTF">2020-11-20T08:32:00Z</dcterms:created>
  <dcterms:modified xsi:type="dcterms:W3CDTF">2020-11-20T08:32:00Z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